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C0D45F" w14:textId="204C3E5A" w:rsidR="001317CB" w:rsidRPr="00613D66" w:rsidRDefault="00613D66" w:rsidP="00613D66">
      <w:pPr>
        <w:snapToGrid w:val="0"/>
        <w:spacing w:line="360" w:lineRule="auto"/>
        <w:jc w:val="center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Review </w:t>
      </w:r>
      <w:r w:rsidR="00270D11" w:rsidRPr="00613D66">
        <w:rPr>
          <w:rFonts w:ascii="Comic Sans MS" w:eastAsia="楷体" w:hAnsi="Comic Sans MS"/>
          <w:bCs/>
          <w:sz w:val="18"/>
          <w:szCs w:val="18"/>
        </w:rPr>
        <w:t xml:space="preserve">Module </w:t>
      </w:r>
      <w:r w:rsidR="001317CB" w:rsidRPr="00613D66">
        <w:rPr>
          <w:rFonts w:ascii="Comic Sans MS" w:eastAsia="楷体" w:hAnsi="Comic Sans MS"/>
          <w:bCs/>
          <w:sz w:val="18"/>
          <w:szCs w:val="18"/>
        </w:rPr>
        <w:t>Unit 1</w:t>
      </w:r>
    </w:p>
    <w:p w14:paraId="58B2C2A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一、根据课本内容，选择合适的内容，补全句子。</w:t>
      </w:r>
    </w:p>
    <w:p w14:paraId="5CE32E1A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A. Yang </w:t>
      </w:r>
      <w:proofErr w:type="spellStart"/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Liwei</w:t>
      </w:r>
      <w:proofErr w:type="spellEnd"/>
      <w:r w:rsidRPr="00613D66">
        <w:rPr>
          <w:rFonts w:ascii="Comic Sans MS" w:eastAsia="楷体" w:hAnsi="Comic Sans MS"/>
          <w:bCs/>
          <w:sz w:val="18"/>
          <w:szCs w:val="18"/>
        </w:rPr>
        <w:t xml:space="preserve">  B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. </w:t>
      </w:r>
      <w:proofErr w:type="spellStart"/>
      <w:r w:rsidRPr="00613D66">
        <w:rPr>
          <w:rFonts w:ascii="Comic Sans MS" w:eastAsia="楷体" w:hAnsi="Comic Sans MS"/>
          <w:bCs/>
          <w:sz w:val="18"/>
          <w:szCs w:val="18"/>
        </w:rPr>
        <w:t>Daming</w:t>
      </w:r>
      <w:proofErr w:type="spellEnd"/>
      <w:r w:rsidRPr="00613D66">
        <w:rPr>
          <w:rFonts w:ascii="Comic Sans MS" w:eastAsia="楷体" w:hAnsi="Comic Sans MS"/>
          <w:bCs/>
          <w:sz w:val="18"/>
          <w:szCs w:val="18"/>
        </w:rPr>
        <w:t xml:space="preserve">  C. Helen Keller  D. The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ducks  E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. </w:t>
      </w:r>
      <w:r w:rsidRPr="00613D66">
        <w:rPr>
          <w:rFonts w:ascii="Comic Sans MS" w:eastAsia="楷体" w:hAnsi="Comic Sans MS"/>
          <w:bCs/>
          <w:i/>
          <w:sz w:val="18"/>
          <w:szCs w:val="18"/>
        </w:rPr>
        <w:t>Shenzhou V</w:t>
      </w:r>
    </w:p>
    <w:p w14:paraId="126C91AF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(1) _______ became blind and deaf as a child.</w:t>
      </w:r>
    </w:p>
    <w:p w14:paraId="6A1DB22D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(2) _______ spent twenty-one hours in spare.</w:t>
      </w:r>
    </w:p>
    <w:p w14:paraId="10494CC1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(3) _______ flew into space and sent us some photos.</w:t>
      </w:r>
    </w:p>
    <w:p w14:paraId="67124ADF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(4) _______ saw our picnic and ate it.</w:t>
      </w:r>
    </w:p>
    <w:p w14:paraId="43CF4725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(5) _______ is having a birthday party.</w:t>
      </w:r>
    </w:p>
    <w:p w14:paraId="01E93322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二、用所给词的正确形式填空。</w:t>
      </w:r>
    </w:p>
    <w:p w14:paraId="6A5B46E9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1. My grandpa _______ (give) it to me yesterday.</w:t>
      </w:r>
    </w:p>
    <w:p w14:paraId="4ABC5541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2. Now her uncle _______ (have) five good friends.</w:t>
      </w:r>
    </w:p>
    <w:p w14:paraId="361F6BB7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3. Last Saturday I bought _______ (she) some presents.</w:t>
      </w:r>
    </w:p>
    <w:p w14:paraId="78417289" w14:textId="7DAF41E9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/>
          <w:bCs/>
          <w:sz w:val="18"/>
          <w:szCs w:val="18"/>
        </w:rPr>
        <w:t xml:space="preserve">4.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--Did he _______ (see) anything funny here?</w:t>
      </w:r>
      <w:r>
        <w:rPr>
          <w:rFonts w:ascii="Comic Sans MS" w:eastAsia="楷体" w:hAnsi="Comic Sans MS" w:hint="eastAsia"/>
          <w:bCs/>
          <w:sz w:val="18"/>
          <w:szCs w:val="18"/>
        </w:rPr>
        <w:t xml:space="preserve">  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--No, he _______ (see) nothing funny here.</w:t>
      </w:r>
    </w:p>
    <w:p w14:paraId="422C8410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三、选词填空。</w:t>
      </w:r>
    </w:p>
    <w:p w14:paraId="40D3426A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and  because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 but  so  why</w:t>
      </w:r>
    </w:p>
    <w:p w14:paraId="03A7A5DE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(1) She can play the piano _______ she can’t play football.</w:t>
      </w:r>
    </w:p>
    <w:p w14:paraId="0B066DCF" w14:textId="0D0732C9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(2) ---_______ is she afraid?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</w:t>
      </w:r>
      <w:r w:rsidRPr="00613D66">
        <w:rPr>
          <w:rFonts w:ascii="Comic Sans MS" w:eastAsia="楷体" w:hAnsi="Comic Sans MS"/>
          <w:bCs/>
          <w:sz w:val="18"/>
          <w:szCs w:val="18"/>
        </w:rPr>
        <w:t>--- Because there is a snake.</w:t>
      </w:r>
    </w:p>
    <w:p w14:paraId="10AF66B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(3) I like </w:t>
      </w:r>
      <w:proofErr w:type="spellStart"/>
      <w:r w:rsidRPr="00613D66">
        <w:rPr>
          <w:rFonts w:ascii="Comic Sans MS" w:eastAsia="楷体" w:hAnsi="Comic Sans MS"/>
          <w:bCs/>
          <w:sz w:val="18"/>
          <w:szCs w:val="18"/>
        </w:rPr>
        <w:t>Maths</w:t>
      </w:r>
      <w:proofErr w:type="spellEnd"/>
      <w:r w:rsidRPr="00613D66">
        <w:rPr>
          <w:rFonts w:ascii="Comic Sans MS" w:eastAsia="楷体" w:hAnsi="Comic Sans MS"/>
          <w:bCs/>
          <w:sz w:val="18"/>
          <w:szCs w:val="18"/>
        </w:rPr>
        <w:t xml:space="preserve"> _______ English.</w:t>
      </w:r>
    </w:p>
    <w:p w14:paraId="3404E72E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(4)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It’s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going to rain, _______ I close the windows.</w:t>
      </w:r>
    </w:p>
    <w:p w14:paraId="3B25A1F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(5) We don’t go to school today, _______ it is Sunday.</w:t>
      </w:r>
    </w:p>
    <w:p w14:paraId="2DC404F5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四、找出下面各句中的错误，并改正。</w:t>
      </w:r>
    </w:p>
    <w:p w14:paraId="53FEFE9F" w14:textId="6833F27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1. Tom is going study French. 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 </w:t>
      </w:r>
      <w:r w:rsidRPr="00613D66">
        <w:rPr>
          <w:rFonts w:ascii="Comic Sans MS" w:eastAsia="楷体" w:hAnsi="Comic Sans MS"/>
          <w:bCs/>
          <w:sz w:val="18"/>
          <w:szCs w:val="18"/>
        </w:rPr>
        <w:t>__________</w:t>
      </w:r>
    </w:p>
    <w:p w14:paraId="787B0EDF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2. The children are playing the football in the park. 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  <w:t>__________</w:t>
      </w:r>
    </w:p>
    <w:p w14:paraId="23F67D8B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3. He was born on China. 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  <w:t>__________</w:t>
      </w:r>
    </w:p>
    <w:p w14:paraId="423B1324" w14:textId="2BE9372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4. Yang </w:t>
      </w:r>
      <w:proofErr w:type="spellStart"/>
      <w:r w:rsidRPr="00613D66">
        <w:rPr>
          <w:rFonts w:ascii="Comic Sans MS" w:eastAsia="楷体" w:hAnsi="Comic Sans MS"/>
          <w:bCs/>
          <w:sz w:val="18"/>
          <w:szCs w:val="18"/>
        </w:rPr>
        <w:t>Liwei</w:t>
      </w:r>
      <w:proofErr w:type="spellEnd"/>
      <w:r w:rsidRPr="00613D66">
        <w:rPr>
          <w:rFonts w:ascii="Comic Sans MS" w:eastAsia="楷体" w:hAnsi="Comic Sans MS"/>
          <w:bCs/>
          <w:sz w:val="18"/>
          <w:szCs w:val="18"/>
        </w:rPr>
        <w:t xml:space="preserve"> went in a spaceship but made a video. 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 </w:t>
      </w:r>
      <w:r w:rsidRPr="00613D66">
        <w:rPr>
          <w:rFonts w:ascii="Comic Sans MS" w:eastAsia="楷体" w:hAnsi="Comic Sans MS"/>
          <w:bCs/>
          <w:sz w:val="18"/>
          <w:szCs w:val="18"/>
        </w:rPr>
        <w:t>__________</w:t>
      </w:r>
    </w:p>
    <w:p w14:paraId="6F5A1727" w14:textId="2CF5223E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5. The ducks saw the picnic and eat it. 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 </w:t>
      </w:r>
      <w:r w:rsidRPr="00613D66">
        <w:rPr>
          <w:rFonts w:ascii="Comic Sans MS" w:eastAsia="楷体" w:hAnsi="Comic Sans MS"/>
          <w:bCs/>
          <w:sz w:val="18"/>
          <w:szCs w:val="18"/>
        </w:rPr>
        <w:t>__________</w:t>
      </w:r>
    </w:p>
    <w:p w14:paraId="6E373385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五、将下列句子排序。</w:t>
      </w:r>
    </w:p>
    <w:p w14:paraId="56C05500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  ) What’s the time?</w:t>
      </w:r>
    </w:p>
    <w:p w14:paraId="2B89B931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(  )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It’s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half past ten.</w:t>
      </w:r>
    </w:p>
    <w:p w14:paraId="5D925E9F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  ) When are we going to eat?</w:t>
      </w:r>
    </w:p>
    <w:p w14:paraId="5344E116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(  ) At half past eleven.</w:t>
      </w:r>
      <w:proofErr w:type="gramEnd"/>
    </w:p>
    <w:p w14:paraId="147BF557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  ) There is one hour left. Let’s go to play for some time.</w:t>
      </w:r>
    </w:p>
    <w:p w14:paraId="727FD71B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六、按要求完成句子。</w:t>
      </w:r>
    </w:p>
    <w:p w14:paraId="2D6C121B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1. I buy a book today. (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用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yesterday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改写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)</w:t>
      </w:r>
    </w:p>
    <w:p w14:paraId="25FF73D8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_____________________________________________________________________</w:t>
      </w:r>
    </w:p>
    <w:p w14:paraId="540BFDB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2. I can see the bird over there. (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改为否定句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)</w:t>
      </w:r>
    </w:p>
    <w:p w14:paraId="6B11EE16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_____________________________________________________________________</w:t>
      </w:r>
    </w:p>
    <w:p w14:paraId="29E7A533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lastRenderedPageBreak/>
        <w:t xml:space="preserve">3. He went to </w:t>
      </w:r>
      <w:r w:rsidRPr="00613D66">
        <w:rPr>
          <w:rFonts w:ascii="Comic Sans MS" w:eastAsia="楷体" w:hAnsi="Comic Sans MS"/>
          <w:bCs/>
          <w:sz w:val="18"/>
          <w:szCs w:val="18"/>
          <w:u w:val="single"/>
        </w:rPr>
        <w:t>the US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last week. (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对画线部分提问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)</w:t>
      </w:r>
    </w:p>
    <w:p w14:paraId="36B95BE3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_____________________________________________________________________</w:t>
      </w:r>
    </w:p>
    <w:p w14:paraId="0006DC73" w14:textId="0E01E0EE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4. </w:t>
      </w:r>
      <w:proofErr w:type="gramStart"/>
      <w:r w:rsidRPr="00613D66">
        <w:rPr>
          <w:rFonts w:ascii="Comic Sans MS" w:eastAsia="楷体" w:hAnsi="Comic Sans MS" w:hint="eastAsia"/>
          <w:bCs/>
          <w:sz w:val="18"/>
          <w:szCs w:val="18"/>
        </w:rPr>
        <w:t>It</w:t>
      </w:r>
      <w:r w:rsidRPr="00613D66">
        <w:rPr>
          <w:rFonts w:ascii="Comic Sans MS" w:eastAsia="楷体" w:hAnsi="Comic Sans MS"/>
          <w:bCs/>
          <w:sz w:val="18"/>
          <w:szCs w:val="18"/>
        </w:rPr>
        <w:t>’</w:t>
      </w:r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>s</w:t>
      </w:r>
      <w:proofErr w:type="gramEnd"/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ED7CAA" w:rsidRPr="00613D66">
        <w:rPr>
          <w:rFonts w:ascii="Comic Sans MS" w:eastAsia="楷体" w:hAnsi="Comic Sans MS"/>
          <w:bCs/>
          <w:sz w:val="18"/>
          <w:szCs w:val="18"/>
          <w:u w:val="single"/>
        </w:rPr>
        <w:t>three dollars and seventy-five cents</w:t>
      </w:r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>. (</w:t>
      </w:r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>对画线部分提问</w:t>
      </w:r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>)</w:t>
      </w:r>
    </w:p>
    <w:p w14:paraId="2243D81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_____________________________________________________________________</w:t>
      </w:r>
    </w:p>
    <w:p w14:paraId="1FC663B8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5. </w:t>
      </w:r>
      <w:proofErr w:type="spellStart"/>
      <w:r w:rsidRPr="00613D66">
        <w:rPr>
          <w:rFonts w:ascii="Comic Sans MS" w:eastAsia="楷体" w:hAnsi="Comic Sans MS" w:hint="eastAsia"/>
          <w:bCs/>
          <w:sz w:val="18"/>
          <w:szCs w:val="18"/>
        </w:rPr>
        <w:t>Daming</w:t>
      </w:r>
      <w:proofErr w:type="spellEnd"/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went to the US. (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改为一般疑问句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)</w:t>
      </w:r>
    </w:p>
    <w:p w14:paraId="18EC5E24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_____________________________________________________________________</w:t>
      </w:r>
    </w:p>
    <w:p w14:paraId="3EE44BD1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七、情景匹配。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</w:p>
    <w:p w14:paraId="573D685E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(1) What’s this?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  <w:t>A. My uncle.</w:t>
      </w:r>
    </w:p>
    <w:p w14:paraId="69D9B703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(2) Can you help me?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  <w:t>B. In 2001.</w:t>
      </w:r>
    </w:p>
    <w:p w14:paraId="604ED843" w14:textId="7AB4F51D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(3) When was your brother born?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  </w:t>
      </w:r>
      <w:r w:rsidRPr="00613D66">
        <w:rPr>
          <w:rFonts w:ascii="Comic Sans MS" w:eastAsia="楷体" w:hAnsi="Comic Sans MS"/>
          <w:bCs/>
          <w:sz w:val="18"/>
          <w:szCs w:val="18"/>
        </w:rPr>
        <w:t>C. It’s a computer game.</w:t>
      </w:r>
    </w:p>
    <w:p w14:paraId="4BCB6AF0" w14:textId="0B2C4BF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(4) Why are you wearing a coat?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 w:rsidRPr="00613D66">
        <w:rPr>
          <w:rFonts w:ascii="Comic Sans MS" w:eastAsia="楷体" w:hAnsi="Comic Sans MS" w:hint="eastAsia"/>
          <w:bCs/>
          <w:sz w:val="18"/>
          <w:szCs w:val="18"/>
        </w:rPr>
        <w:t xml:space="preserve">  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613D66" w:rsidRP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613D66">
        <w:rPr>
          <w:rFonts w:ascii="Comic Sans MS" w:eastAsia="楷体" w:hAnsi="Comic Sans MS"/>
          <w:bCs/>
          <w:sz w:val="18"/>
          <w:szCs w:val="18"/>
        </w:rPr>
        <w:t>D. Of course.</w:t>
      </w:r>
    </w:p>
    <w:p w14:paraId="55D268E8" w14:textId="3D6A913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(5) Who gave it to you?</w:t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ab/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   </w:t>
      </w:r>
      <w:r w:rsidRPr="00613D66">
        <w:rPr>
          <w:rFonts w:ascii="Comic Sans MS" w:eastAsia="楷体" w:hAnsi="Comic Sans MS"/>
          <w:bCs/>
          <w:sz w:val="18"/>
          <w:szCs w:val="18"/>
        </w:rPr>
        <w:t>E. Because it is cold.</w:t>
      </w:r>
    </w:p>
    <w:p w14:paraId="040F5F75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八、选词填空。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</w:p>
    <w:p w14:paraId="5CCDB071" w14:textId="77777777" w:rsidR="00ED7CAA" w:rsidRPr="00613D66" w:rsidRDefault="00ED7CAA" w:rsidP="00613D66">
      <w:pPr>
        <w:snapToGrid w:val="0"/>
        <w:spacing w:line="360" w:lineRule="auto"/>
        <w:ind w:firstLineChars="1050" w:firstLine="1890"/>
        <w:rPr>
          <w:rFonts w:ascii="Comic Sans MS" w:eastAsia="楷体" w:hAnsi="Comic Sans MS"/>
          <w:bCs/>
          <w:sz w:val="18"/>
          <w:szCs w:val="18"/>
        </w:rPr>
      </w:pP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winter  trees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 seasons  friends  swim</w:t>
      </w:r>
    </w:p>
    <w:p w14:paraId="59F6CDF2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There are four _______ in a year.</w:t>
      </w:r>
      <w:r w:rsidRPr="00613D66">
        <w:rPr>
          <w:rFonts w:ascii="Comic Sans MS" w:eastAsia="楷体" w:hAnsi="Comic Sans MS"/>
          <w:bCs/>
          <w:sz w:val="18"/>
          <w:szCs w:val="18"/>
        </w:rPr>
        <w:tab/>
        <w:t xml:space="preserve">Spring is beautiful. I can plant _______ and fly kites. Summer is hot and the days are long. I like summer.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Because I can _______ in the sea.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Fall is beautiful. The weather is windy and cool. In fall, I can pick up apples with my _______. I don’t like _______. It’s too cold. </w:t>
      </w:r>
    </w:p>
    <w:p w14:paraId="1072472B" w14:textId="70FBD855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 w:hint="eastAsia"/>
          <w:bCs/>
          <w:sz w:val="18"/>
          <w:szCs w:val="18"/>
        </w:rPr>
        <w:t>九、</w:t>
      </w:r>
      <w:r w:rsidR="00ED7CAA" w:rsidRPr="00613D66">
        <w:rPr>
          <w:rFonts w:ascii="Comic Sans MS" w:eastAsia="楷体" w:hAnsi="Comic Sans MS" w:hint="eastAsia"/>
          <w:bCs/>
          <w:sz w:val="18"/>
          <w:szCs w:val="18"/>
        </w:rPr>
        <w:t>阅读短文，判断正（√）误（×）。</w:t>
      </w:r>
    </w:p>
    <w:p w14:paraId="0B21012F" w14:textId="09F4FDDA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I had a fantastic holiday in Dalian. It was hot and the sea was blue and lovely.</w:t>
      </w:r>
      <w:r w:rsidRPr="00613D66">
        <w:rPr>
          <w:rFonts w:ascii="Comic Sans MS" w:eastAsia="楷体" w:hAnsi="Comic Sans MS"/>
          <w:bCs/>
          <w:sz w:val="18"/>
          <w:szCs w:val="18"/>
        </w:rPr>
        <w:tab/>
        <w:t xml:space="preserve">I traveled by plane from London to Dalian. I really enjoyed the flight. It was thirteen hours long, but I didn’t sleep at all because I was so happy. </w:t>
      </w:r>
      <w:r w:rsidR="00613D66">
        <w:rPr>
          <w:rFonts w:ascii="Comic Sans MS" w:eastAsia="楷体" w:hAnsi="Comic Sans MS"/>
          <w:bCs/>
          <w:sz w:val="18"/>
          <w:szCs w:val="18"/>
        </w:rPr>
        <w:t>I listened to music, saw a film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613D66">
        <w:rPr>
          <w:rFonts w:ascii="Comic Sans MS" w:eastAsia="楷体" w:hAnsi="Comic Sans MS"/>
          <w:bCs/>
          <w:sz w:val="18"/>
          <w:szCs w:val="18"/>
        </w:rPr>
        <w:t>and talked to the girl</w:t>
      </w:r>
      <w:r w:rsidR="00613D66">
        <w:rPr>
          <w:rFonts w:ascii="Comic Sans MS" w:eastAsia="楷体" w:hAnsi="Comic Sans MS"/>
          <w:bCs/>
          <w:sz w:val="18"/>
          <w:szCs w:val="18"/>
        </w:rPr>
        <w:tab/>
        <w:t>next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613D66">
        <w:rPr>
          <w:rFonts w:ascii="Comic Sans MS" w:eastAsia="楷体" w:hAnsi="Comic Sans MS"/>
          <w:bCs/>
          <w:sz w:val="18"/>
          <w:szCs w:val="18"/>
        </w:rPr>
        <w:t>to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613D66">
        <w:rPr>
          <w:rFonts w:ascii="Comic Sans MS" w:eastAsia="楷体" w:hAnsi="Comic Sans MS"/>
          <w:bCs/>
          <w:sz w:val="18"/>
          <w:szCs w:val="18"/>
        </w:rPr>
        <w:t>me.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613D66">
        <w:rPr>
          <w:rFonts w:ascii="Comic Sans MS" w:eastAsia="楷体" w:hAnsi="Comic Sans MS"/>
          <w:bCs/>
          <w:sz w:val="18"/>
          <w:szCs w:val="18"/>
        </w:rPr>
        <w:t>I stayed with my cousin in Dalian. On my last night there I went to bed at 11 o’clock!</w:t>
      </w:r>
    </w:p>
    <w:p w14:paraId="0C372345" w14:textId="16BB4341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proofErr w:type="gramStart"/>
      <w:r>
        <w:rPr>
          <w:rFonts w:ascii="Comic Sans MS" w:eastAsia="楷体" w:hAnsi="Comic Sans MS" w:hint="eastAsia"/>
          <w:bCs/>
          <w:sz w:val="18"/>
          <w:szCs w:val="18"/>
        </w:rPr>
        <w:t xml:space="preserve">(    )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(1) I had a lot of fun in Dalian.</w:t>
      </w:r>
      <w:proofErr w:type="gramEnd"/>
    </w:p>
    <w:p w14:paraId="3A50D493" w14:textId="6D7E6359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 w:hint="eastAsia"/>
          <w:bCs/>
          <w:sz w:val="18"/>
          <w:szCs w:val="18"/>
        </w:rPr>
        <w:t xml:space="preserve">(    ) </w:t>
      </w:r>
      <w:r>
        <w:rPr>
          <w:rFonts w:ascii="Comic Sans MS" w:eastAsia="楷体" w:hAnsi="Comic Sans MS"/>
          <w:bCs/>
          <w:sz w:val="18"/>
          <w:szCs w:val="18"/>
        </w:rPr>
        <w:t>(2) I</w:t>
      </w:r>
      <w:r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did some interesting things on the plane from London to Dalian.</w:t>
      </w:r>
    </w:p>
    <w:p w14:paraId="49F7E252" w14:textId="74674863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 w:hint="eastAsia"/>
          <w:bCs/>
          <w:sz w:val="18"/>
          <w:szCs w:val="18"/>
        </w:rPr>
        <w:t xml:space="preserve">(    ) </w:t>
      </w:r>
      <w:r>
        <w:rPr>
          <w:rFonts w:ascii="Comic Sans MS" w:eastAsia="楷体" w:hAnsi="Comic Sans MS"/>
          <w:bCs/>
          <w:sz w:val="18"/>
          <w:szCs w:val="18"/>
        </w:rPr>
        <w:t>(3) I</w:t>
      </w:r>
      <w:r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slept on the plane because I was so tired.</w:t>
      </w:r>
    </w:p>
    <w:p w14:paraId="45B2323D" w14:textId="6FF9020D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 w:hint="eastAsia"/>
          <w:bCs/>
          <w:sz w:val="18"/>
          <w:szCs w:val="18"/>
        </w:rPr>
        <w:t xml:space="preserve">(    ) </w:t>
      </w:r>
      <w:r>
        <w:rPr>
          <w:rFonts w:ascii="Comic Sans MS" w:eastAsia="楷体" w:hAnsi="Comic Sans MS"/>
          <w:bCs/>
          <w:sz w:val="18"/>
          <w:szCs w:val="18"/>
        </w:rPr>
        <w:t>(4) I</w:t>
      </w:r>
      <w:r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stayed with my aunt in Dalian.</w:t>
      </w:r>
    </w:p>
    <w:p w14:paraId="603E2ED1" w14:textId="17D127ED" w:rsidR="00ED7CAA" w:rsidRPr="00613D66" w:rsidRDefault="00613D66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>
        <w:rPr>
          <w:rFonts w:ascii="Comic Sans MS" w:eastAsia="楷体" w:hAnsi="Comic Sans MS" w:hint="eastAsia"/>
          <w:bCs/>
          <w:sz w:val="18"/>
          <w:szCs w:val="18"/>
        </w:rPr>
        <w:t xml:space="preserve">(    ) </w:t>
      </w:r>
      <w:r w:rsidR="00ED7CAA" w:rsidRPr="00613D66">
        <w:rPr>
          <w:rFonts w:ascii="Comic Sans MS" w:eastAsia="楷体" w:hAnsi="Comic Sans MS"/>
          <w:bCs/>
          <w:sz w:val="18"/>
          <w:szCs w:val="18"/>
        </w:rPr>
        <w:t>(5) On my last night there I went to bed very early!</w:t>
      </w:r>
    </w:p>
    <w:p w14:paraId="4C96EDE7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十、小作文。</w:t>
      </w:r>
    </w:p>
    <w:p w14:paraId="553198EC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你能用英语编写一段在商店或餐馆里的对话吗？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</w:p>
    <w:p w14:paraId="6AC4860D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要求：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1.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买东西的原因。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2.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买什么东西。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3.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东西的价格。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4.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要买东西的数量。</w:t>
      </w:r>
    </w:p>
    <w:p w14:paraId="1692666B" w14:textId="58A207EB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5B16AEB7" w14:textId="10399559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0C233C45" w14:textId="3ECBDABD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2D935CED" w14:textId="0960C8E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61078FAB" w14:textId="7A1F7FD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25784A73" w14:textId="12CCF49F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</w:p>
    <w:p w14:paraId="096FD5BD" w14:textId="77777777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lastRenderedPageBreak/>
        <w:t>参考答案</w:t>
      </w:r>
    </w:p>
    <w:p w14:paraId="76340121" w14:textId="3ED0AAD4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一、</w:t>
      </w:r>
      <w:r w:rsidRPr="00613D66">
        <w:rPr>
          <w:rFonts w:ascii="Comic Sans MS" w:eastAsia="楷体" w:hAnsi="Comic Sans MS"/>
          <w:bCs/>
          <w:sz w:val="18"/>
          <w:szCs w:val="18"/>
        </w:rPr>
        <w:t>(1)-(5) CAEDB</w:t>
      </w:r>
    </w:p>
    <w:p w14:paraId="0E223073" w14:textId="61C171F3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二、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1.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gave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2.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has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3. </w:t>
      </w:r>
      <w:proofErr w:type="gramStart"/>
      <w:r w:rsidR="00613D66" w:rsidRPr="00613D66">
        <w:rPr>
          <w:rFonts w:ascii="Comic Sans MS" w:eastAsia="楷体" w:hAnsi="Comic Sans MS"/>
          <w:bCs/>
          <w:sz w:val="18"/>
          <w:szCs w:val="18"/>
        </w:rPr>
        <w:t>H</w:t>
      </w:r>
      <w:r w:rsidRPr="00613D66">
        <w:rPr>
          <w:rFonts w:ascii="Comic Sans MS" w:eastAsia="楷体" w:hAnsi="Comic Sans MS"/>
          <w:bCs/>
          <w:sz w:val="18"/>
          <w:szCs w:val="18"/>
        </w:rPr>
        <w:t>er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 4.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see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 xml:space="preserve">; saw </w:t>
      </w:r>
    </w:p>
    <w:p w14:paraId="0CB5326B" w14:textId="5A45DBEE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三、</w:t>
      </w:r>
      <w:r w:rsidRPr="00613D66">
        <w:rPr>
          <w:rFonts w:ascii="Comic Sans MS" w:eastAsia="楷体" w:hAnsi="Comic Sans MS"/>
          <w:bCs/>
          <w:sz w:val="18"/>
          <w:szCs w:val="18"/>
        </w:rPr>
        <w:t>(1) but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 (2) Why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 (3) and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(4) so </w:t>
      </w:r>
      <w:r w:rsidR="00613D66">
        <w:rPr>
          <w:rFonts w:ascii="Comic Sans MS" w:eastAsia="楷体" w:hAnsi="Comic Sans MS" w:hint="eastAsia"/>
          <w:bCs/>
          <w:sz w:val="18"/>
          <w:szCs w:val="18"/>
        </w:rPr>
        <w:t xml:space="preserve">  </w:t>
      </w:r>
      <w:r w:rsidRPr="00613D66">
        <w:rPr>
          <w:rFonts w:ascii="Comic Sans MS" w:eastAsia="楷体" w:hAnsi="Comic Sans MS"/>
          <w:bCs/>
          <w:sz w:val="18"/>
          <w:szCs w:val="18"/>
        </w:rPr>
        <w:t>(5) because</w:t>
      </w:r>
    </w:p>
    <w:p w14:paraId="472D8FAB" w14:textId="451330D2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四、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1. going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going to </w:t>
      </w:r>
    </w:p>
    <w:p w14:paraId="39ED6265" w14:textId="77777777" w:rsidR="00ED7CAA" w:rsidRPr="00613D66" w:rsidRDefault="00ED7CAA" w:rsidP="00613D66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2. the football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football </w:t>
      </w:r>
    </w:p>
    <w:p w14:paraId="62E49D46" w14:textId="77777777" w:rsidR="00ED7CAA" w:rsidRPr="00613D66" w:rsidRDefault="00ED7CAA" w:rsidP="00613D66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3. on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in</w:t>
      </w:r>
    </w:p>
    <w:p w14:paraId="77726570" w14:textId="77777777" w:rsidR="00ED7CAA" w:rsidRPr="00613D66" w:rsidRDefault="00ED7CAA" w:rsidP="00613D66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4. but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and </w:t>
      </w:r>
    </w:p>
    <w:p w14:paraId="7AAA5FD0" w14:textId="77777777" w:rsidR="00ED7CAA" w:rsidRPr="00613D66" w:rsidRDefault="00ED7CAA" w:rsidP="00613D66">
      <w:pPr>
        <w:snapToGrid w:val="0"/>
        <w:spacing w:line="360" w:lineRule="auto"/>
        <w:ind w:firstLineChars="150" w:firstLine="27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5. eat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改为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ate </w:t>
      </w:r>
    </w:p>
    <w:p w14:paraId="7F1282E1" w14:textId="1A736979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五、</w:t>
      </w:r>
      <w:r w:rsidRPr="00613D66">
        <w:rPr>
          <w:rFonts w:ascii="Comic Sans MS" w:eastAsia="楷体" w:hAnsi="Comic Sans MS"/>
          <w:bCs/>
          <w:sz w:val="18"/>
          <w:szCs w:val="18"/>
        </w:rPr>
        <w:t>34125</w:t>
      </w:r>
    </w:p>
    <w:p w14:paraId="59FD6377" w14:textId="2E8B33FF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六、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ab/>
      </w:r>
      <w:r w:rsidRPr="00613D66">
        <w:rPr>
          <w:rFonts w:ascii="Comic Sans MS" w:eastAsia="楷体" w:hAnsi="Comic Sans MS"/>
          <w:bCs/>
          <w:sz w:val="18"/>
          <w:szCs w:val="18"/>
        </w:rPr>
        <w:t>1. I bought a book yesterday.</w:t>
      </w:r>
    </w:p>
    <w:p w14:paraId="68DDBAF9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2. I can’t see the bird over there.</w:t>
      </w:r>
    </w:p>
    <w:p w14:paraId="1D5ACE22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3. Which country did he go to last week?</w:t>
      </w:r>
    </w:p>
    <w:p w14:paraId="3FA2A281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>4. How much is it?</w:t>
      </w:r>
    </w:p>
    <w:p w14:paraId="5D40F286" w14:textId="77777777" w:rsidR="00ED7CAA" w:rsidRPr="00613D66" w:rsidRDefault="00ED7CAA" w:rsidP="00613D66">
      <w:pPr>
        <w:snapToGrid w:val="0"/>
        <w:spacing w:line="360" w:lineRule="auto"/>
        <w:ind w:firstLineChars="200" w:firstLine="360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/>
          <w:bCs/>
          <w:sz w:val="18"/>
          <w:szCs w:val="18"/>
        </w:rPr>
        <w:t xml:space="preserve">5. Did </w:t>
      </w:r>
      <w:proofErr w:type="spellStart"/>
      <w:r w:rsidRPr="00613D66">
        <w:rPr>
          <w:rFonts w:ascii="Comic Sans MS" w:eastAsia="楷体" w:hAnsi="Comic Sans MS"/>
          <w:bCs/>
          <w:sz w:val="18"/>
          <w:szCs w:val="18"/>
        </w:rPr>
        <w:t>Daming</w:t>
      </w:r>
      <w:proofErr w:type="spellEnd"/>
      <w:r w:rsidRPr="00613D66">
        <w:rPr>
          <w:rFonts w:ascii="Comic Sans MS" w:eastAsia="楷体" w:hAnsi="Comic Sans MS"/>
          <w:bCs/>
          <w:sz w:val="18"/>
          <w:szCs w:val="18"/>
        </w:rPr>
        <w:t xml:space="preserve"> go to the US?</w:t>
      </w:r>
    </w:p>
    <w:p w14:paraId="1232D692" w14:textId="46E08641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七、</w:t>
      </w:r>
      <w:r w:rsidRPr="00613D66">
        <w:rPr>
          <w:rFonts w:ascii="Comic Sans MS" w:eastAsia="楷体" w:hAnsi="Comic Sans MS"/>
          <w:bCs/>
          <w:sz w:val="18"/>
          <w:szCs w:val="18"/>
        </w:rPr>
        <w:t>(1)-(5) CDBEA</w:t>
      </w:r>
    </w:p>
    <w:p w14:paraId="1373D06E" w14:textId="0C44CFB2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八、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seasons;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trees</w:t>
      </w:r>
      <w:proofErr w:type="gramEnd"/>
      <w:r w:rsidRPr="00613D66">
        <w:rPr>
          <w:rFonts w:ascii="Comic Sans MS" w:eastAsia="楷体" w:hAnsi="Comic Sans MS"/>
          <w:bCs/>
          <w:sz w:val="18"/>
          <w:szCs w:val="18"/>
        </w:rPr>
        <w:t>; swim; friends; winter</w:t>
      </w:r>
    </w:p>
    <w:p w14:paraId="43C4F41B" w14:textId="2D5682F2" w:rsidR="00ED7CAA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九、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(1)-(5)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√√×××</w:t>
      </w:r>
    </w:p>
    <w:p w14:paraId="739E0E36" w14:textId="75D57EEE" w:rsidR="00BF78F9" w:rsidRPr="00613D66" w:rsidRDefault="00ED7CAA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Cs/>
          <w:sz w:val="18"/>
          <w:szCs w:val="18"/>
        </w:rPr>
        <w:t>十、</w:t>
      </w:r>
    </w:p>
    <w:p w14:paraId="16BA297B" w14:textId="5A13A5BE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Waitress</w:t>
      </w: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：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What can </w:t>
      </w:r>
      <w:r w:rsidRPr="00613D66">
        <w:rPr>
          <w:rFonts w:ascii="Comic Sans MS" w:eastAsia="楷体" w:hAnsi="Comic Sans MS"/>
          <w:bCs/>
          <w:sz w:val="18"/>
          <w:szCs w:val="18"/>
        </w:rPr>
        <w:t>I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do for </w:t>
      </w:r>
      <w:proofErr w:type="gramStart"/>
      <w:r w:rsidRPr="00613D66">
        <w:rPr>
          <w:rFonts w:ascii="Comic Sans MS" w:eastAsia="楷体" w:hAnsi="Comic Sans MS" w:hint="eastAsia"/>
          <w:bCs/>
          <w:sz w:val="18"/>
          <w:szCs w:val="18"/>
        </w:rPr>
        <w:t>you ?</w:t>
      </w:r>
      <w:proofErr w:type="gramEnd"/>
    </w:p>
    <w:p w14:paraId="406E1475" w14:textId="683D44E1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proofErr w:type="spellStart"/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Fangfang</w:t>
      </w:r>
      <w:proofErr w:type="spellEnd"/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: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Tomorrow is my mum</w:t>
      </w:r>
      <w:r w:rsidRPr="00613D66">
        <w:rPr>
          <w:rFonts w:ascii="Comic Sans MS" w:eastAsia="楷体" w:hAnsi="Comic Sans MS"/>
          <w:bCs/>
          <w:sz w:val="18"/>
          <w:szCs w:val="18"/>
        </w:rPr>
        <w:t>’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s birthday, </w:t>
      </w:r>
      <w:r w:rsidRPr="00613D66">
        <w:rPr>
          <w:rFonts w:ascii="Comic Sans MS" w:eastAsia="楷体" w:hAnsi="Comic Sans MS"/>
          <w:bCs/>
          <w:sz w:val="18"/>
          <w:szCs w:val="18"/>
        </w:rPr>
        <w:t>I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want to buy her a cake as a </w:t>
      </w:r>
      <w:proofErr w:type="gramStart"/>
      <w:r w:rsidRPr="00613D66">
        <w:rPr>
          <w:rFonts w:ascii="Comic Sans MS" w:eastAsia="楷体" w:hAnsi="Comic Sans MS" w:hint="eastAsia"/>
          <w:bCs/>
          <w:sz w:val="18"/>
          <w:szCs w:val="18"/>
        </w:rPr>
        <w:t>gift .</w:t>
      </w:r>
      <w:proofErr w:type="gramEnd"/>
    </w:p>
    <w:p w14:paraId="11885B89" w14:textId="04DBBB55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Waitress: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r w:rsidRPr="00613D66">
        <w:rPr>
          <w:rFonts w:ascii="Comic Sans MS" w:eastAsia="楷体" w:hAnsi="Comic Sans MS"/>
          <w:bCs/>
          <w:sz w:val="18"/>
          <w:szCs w:val="18"/>
        </w:rPr>
        <w:t xml:space="preserve">Would you like a chocolate </w:t>
      </w:r>
      <w:proofErr w:type="gramStart"/>
      <w:r w:rsidRPr="00613D66">
        <w:rPr>
          <w:rFonts w:ascii="Comic Sans MS" w:eastAsia="楷体" w:hAnsi="Comic Sans MS"/>
          <w:bCs/>
          <w:sz w:val="18"/>
          <w:szCs w:val="18"/>
        </w:rPr>
        <w:t>cake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?</w:t>
      </w:r>
      <w:proofErr w:type="gramEnd"/>
    </w:p>
    <w:p w14:paraId="0A309549" w14:textId="147928E4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proofErr w:type="spellStart"/>
      <w:r w:rsidRPr="00613D66">
        <w:rPr>
          <w:rFonts w:ascii="Comic Sans MS" w:eastAsia="楷体" w:hAnsi="Comic Sans MS"/>
          <w:b/>
          <w:bCs/>
          <w:i/>
          <w:sz w:val="18"/>
          <w:szCs w:val="18"/>
        </w:rPr>
        <w:t>F</w:t>
      </w: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angfang</w:t>
      </w:r>
      <w:proofErr w:type="spellEnd"/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 xml:space="preserve">: </w:t>
      </w:r>
      <w:proofErr w:type="spellStart"/>
      <w:r w:rsidRPr="00613D66">
        <w:rPr>
          <w:rFonts w:ascii="Comic Sans MS" w:eastAsia="楷体" w:hAnsi="Comic Sans MS" w:hint="eastAsia"/>
          <w:bCs/>
          <w:sz w:val="18"/>
          <w:szCs w:val="18"/>
        </w:rPr>
        <w:t>Yes</w:t>
      </w:r>
      <w:proofErr w:type="gramStart"/>
      <w:r w:rsidRPr="00613D66">
        <w:rPr>
          <w:rFonts w:ascii="Comic Sans MS" w:eastAsia="楷体" w:hAnsi="Comic Sans MS" w:hint="eastAsia"/>
          <w:bCs/>
          <w:sz w:val="18"/>
          <w:szCs w:val="18"/>
        </w:rPr>
        <w:t>,how</w:t>
      </w:r>
      <w:proofErr w:type="spellEnd"/>
      <w:proofErr w:type="gramEnd"/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much ?</w:t>
      </w:r>
    </w:p>
    <w:p w14:paraId="55C8D3FB" w14:textId="58777912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Waitress: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 xml:space="preserve"> </w:t>
      </w:r>
      <w:bookmarkStart w:id="0" w:name="_GoBack"/>
      <w:bookmarkEnd w:id="0"/>
      <w:r w:rsidRPr="00613D66">
        <w:rPr>
          <w:rFonts w:ascii="Comic Sans MS" w:eastAsia="楷体" w:hAnsi="Comic Sans MS" w:hint="eastAsia"/>
          <w:bCs/>
          <w:sz w:val="18"/>
          <w:szCs w:val="18"/>
        </w:rPr>
        <w:t>10 dollars.</w:t>
      </w:r>
    </w:p>
    <w:p w14:paraId="07226B1A" w14:textId="0051C473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bCs/>
          <w:sz w:val="18"/>
          <w:szCs w:val="18"/>
        </w:rPr>
      </w:pPr>
      <w:proofErr w:type="spellStart"/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>Fangfang</w:t>
      </w:r>
      <w:proofErr w:type="spellEnd"/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 xml:space="preserve">: </w:t>
      </w:r>
      <w:r w:rsidRPr="00613D66">
        <w:rPr>
          <w:rFonts w:ascii="Comic Sans MS" w:eastAsia="楷体" w:hAnsi="Comic Sans MS"/>
          <w:bCs/>
          <w:sz w:val="18"/>
          <w:szCs w:val="18"/>
        </w:rPr>
        <w:t>In addition, I would like to have 10 birthday candles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.</w:t>
      </w:r>
    </w:p>
    <w:p w14:paraId="5181EC44" w14:textId="22C625C7" w:rsidR="004E4ECB" w:rsidRPr="00613D66" w:rsidRDefault="004E4ECB" w:rsidP="00613D66">
      <w:pPr>
        <w:snapToGrid w:val="0"/>
        <w:spacing w:line="360" w:lineRule="auto"/>
        <w:rPr>
          <w:rFonts w:ascii="Comic Sans MS" w:eastAsia="楷体" w:hAnsi="Comic Sans MS"/>
          <w:sz w:val="18"/>
          <w:szCs w:val="18"/>
        </w:rPr>
      </w:pPr>
      <w:r w:rsidRPr="00613D66">
        <w:rPr>
          <w:rFonts w:ascii="Comic Sans MS" w:eastAsia="楷体" w:hAnsi="Comic Sans MS" w:hint="eastAsia"/>
          <w:b/>
          <w:bCs/>
          <w:i/>
          <w:sz w:val="18"/>
          <w:szCs w:val="18"/>
        </w:rPr>
        <w:t xml:space="preserve">Waitress: 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Sure</w:t>
      </w:r>
      <w:r w:rsidRPr="00613D66">
        <w:rPr>
          <w:rFonts w:ascii="Comic Sans MS" w:eastAsia="楷体" w:hAnsi="Comic Sans MS"/>
          <w:bCs/>
          <w:sz w:val="18"/>
          <w:szCs w:val="18"/>
        </w:rPr>
        <w:t>. Take it. It's free</w:t>
      </w:r>
      <w:r w:rsidRPr="00613D66">
        <w:rPr>
          <w:rFonts w:ascii="Comic Sans MS" w:eastAsia="楷体" w:hAnsi="Comic Sans MS" w:hint="eastAsia"/>
          <w:bCs/>
          <w:sz w:val="18"/>
          <w:szCs w:val="18"/>
        </w:rPr>
        <w:t>.</w:t>
      </w:r>
    </w:p>
    <w:sectPr w:rsidR="004E4ECB" w:rsidRPr="00613D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E41EF7" w14:textId="77777777" w:rsidR="00316371" w:rsidRDefault="00316371" w:rsidP="00270D11">
      <w:pPr>
        <w:spacing w:line="240" w:lineRule="auto"/>
      </w:pPr>
      <w:r>
        <w:separator/>
      </w:r>
    </w:p>
  </w:endnote>
  <w:endnote w:type="continuationSeparator" w:id="0">
    <w:p w14:paraId="0E5DE911" w14:textId="77777777" w:rsidR="00316371" w:rsidRDefault="00316371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989C25" w14:textId="77777777" w:rsidR="00316371" w:rsidRDefault="00316371" w:rsidP="00270D11">
      <w:pPr>
        <w:spacing w:line="240" w:lineRule="auto"/>
      </w:pPr>
      <w:r>
        <w:separator/>
      </w:r>
    </w:p>
  </w:footnote>
  <w:footnote w:type="continuationSeparator" w:id="0">
    <w:p w14:paraId="1697AAC5" w14:textId="77777777" w:rsidR="00316371" w:rsidRDefault="00316371" w:rsidP="00270D1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14634"/>
    <w:rsid w:val="00015462"/>
    <w:rsid w:val="00040FF3"/>
    <w:rsid w:val="00060943"/>
    <w:rsid w:val="001317CB"/>
    <w:rsid w:val="001B73E0"/>
    <w:rsid w:val="00270D11"/>
    <w:rsid w:val="00282FA6"/>
    <w:rsid w:val="002C7A55"/>
    <w:rsid w:val="003116B9"/>
    <w:rsid w:val="00316371"/>
    <w:rsid w:val="0039718B"/>
    <w:rsid w:val="003A7BD8"/>
    <w:rsid w:val="004E4ECB"/>
    <w:rsid w:val="005B64FD"/>
    <w:rsid w:val="00613D66"/>
    <w:rsid w:val="006153DA"/>
    <w:rsid w:val="00722101"/>
    <w:rsid w:val="00751D0E"/>
    <w:rsid w:val="007C08CE"/>
    <w:rsid w:val="00820687"/>
    <w:rsid w:val="008A3E13"/>
    <w:rsid w:val="008B2314"/>
    <w:rsid w:val="009D263B"/>
    <w:rsid w:val="00A41E27"/>
    <w:rsid w:val="00A41E2B"/>
    <w:rsid w:val="00B54BE0"/>
    <w:rsid w:val="00BF78F9"/>
    <w:rsid w:val="00D43B3E"/>
    <w:rsid w:val="00D45B86"/>
    <w:rsid w:val="00D53C40"/>
    <w:rsid w:val="00DD018C"/>
    <w:rsid w:val="00E04919"/>
    <w:rsid w:val="00E63575"/>
    <w:rsid w:val="00ED7CAA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FA9FE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040FF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040FF3"/>
    <w:rPr>
      <w:rFonts w:ascii="Times New Roman" w:hAnsi="Times New Roman"/>
      <w:sz w:val="18"/>
      <w:szCs w:val="18"/>
    </w:rPr>
  </w:style>
  <w:style w:type="character" w:styleId="a6">
    <w:name w:val="annotation reference"/>
    <w:basedOn w:val="a0"/>
    <w:rsid w:val="00040FF3"/>
    <w:rPr>
      <w:sz w:val="21"/>
      <w:szCs w:val="21"/>
    </w:rPr>
  </w:style>
  <w:style w:type="paragraph" w:styleId="a7">
    <w:name w:val="annotation text"/>
    <w:basedOn w:val="a"/>
    <w:link w:val="Char2"/>
    <w:rsid w:val="00040FF3"/>
    <w:pPr>
      <w:jc w:val="left"/>
    </w:pPr>
  </w:style>
  <w:style w:type="character" w:customStyle="1" w:styleId="Char2">
    <w:name w:val="批注文字 Char"/>
    <w:basedOn w:val="a0"/>
    <w:link w:val="a7"/>
    <w:rsid w:val="00040FF3"/>
    <w:rPr>
      <w:rFonts w:ascii="Times New Roman" w:hAnsi="Times New Roman"/>
      <w:sz w:val="21"/>
    </w:rPr>
  </w:style>
  <w:style w:type="paragraph" w:styleId="a8">
    <w:name w:val="annotation subject"/>
    <w:basedOn w:val="a7"/>
    <w:next w:val="a7"/>
    <w:link w:val="Char3"/>
    <w:rsid w:val="00040FF3"/>
    <w:rPr>
      <w:b/>
      <w:bCs/>
    </w:rPr>
  </w:style>
  <w:style w:type="character" w:customStyle="1" w:styleId="Char3">
    <w:name w:val="批注主题 Char"/>
    <w:basedOn w:val="Char2"/>
    <w:link w:val="a8"/>
    <w:rsid w:val="00040FF3"/>
    <w:rPr>
      <w:rFonts w:ascii="Times New Roman" w:hAnsi="Times New Roman"/>
      <w:b/>
      <w:bCs/>
      <w:sz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Balloon Text"/>
    <w:basedOn w:val="a"/>
    <w:link w:val="Char1"/>
    <w:rsid w:val="00040FF3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rsid w:val="00040FF3"/>
    <w:rPr>
      <w:rFonts w:ascii="Times New Roman" w:hAnsi="Times New Roman"/>
      <w:sz w:val="18"/>
      <w:szCs w:val="18"/>
    </w:rPr>
  </w:style>
  <w:style w:type="character" w:styleId="a6">
    <w:name w:val="annotation reference"/>
    <w:basedOn w:val="a0"/>
    <w:rsid w:val="00040FF3"/>
    <w:rPr>
      <w:sz w:val="21"/>
      <w:szCs w:val="21"/>
    </w:rPr>
  </w:style>
  <w:style w:type="paragraph" w:styleId="a7">
    <w:name w:val="annotation text"/>
    <w:basedOn w:val="a"/>
    <w:link w:val="Char2"/>
    <w:rsid w:val="00040FF3"/>
    <w:pPr>
      <w:jc w:val="left"/>
    </w:pPr>
  </w:style>
  <w:style w:type="character" w:customStyle="1" w:styleId="Char2">
    <w:name w:val="批注文字 Char"/>
    <w:basedOn w:val="a0"/>
    <w:link w:val="a7"/>
    <w:rsid w:val="00040FF3"/>
    <w:rPr>
      <w:rFonts w:ascii="Times New Roman" w:hAnsi="Times New Roman"/>
      <w:sz w:val="21"/>
    </w:rPr>
  </w:style>
  <w:style w:type="paragraph" w:styleId="a8">
    <w:name w:val="annotation subject"/>
    <w:basedOn w:val="a7"/>
    <w:next w:val="a7"/>
    <w:link w:val="Char3"/>
    <w:rsid w:val="00040FF3"/>
    <w:rPr>
      <w:b/>
      <w:bCs/>
    </w:rPr>
  </w:style>
  <w:style w:type="character" w:customStyle="1" w:styleId="Char3">
    <w:name w:val="批注主题 Char"/>
    <w:basedOn w:val="Char2"/>
    <w:link w:val="a8"/>
    <w:rsid w:val="00040FF3"/>
    <w:rPr>
      <w:rFonts w:ascii="Times New Roman" w:hAnsi="Times New Roman"/>
      <w:b/>
      <w:bCs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89</TotalTime>
  <Pages>3</Pages>
  <Words>931</Words>
  <Characters>3151</Characters>
  <Application>Microsoft Office Word</Application>
  <DocSecurity>0</DocSecurity>
  <Lines>26</Lines>
  <Paragraphs>8</Paragraphs>
  <ScaleCrop>false</ScaleCrop>
  <Company/>
  <LinksUpToDate>false</LinksUpToDate>
  <CharactersWithSpaces>4074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21</cp:revision>
  <dcterms:created xsi:type="dcterms:W3CDTF">2018-09-05T06:15:00Z</dcterms:created>
  <dcterms:modified xsi:type="dcterms:W3CDTF">2019-12-05T04:09:00Z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